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33CB9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CLOVELLEY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201D7CCB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Plymouth.</w:t>
      </w:r>
    </w:p>
    <w:p w14:paraId="26494DB1" w14:textId="77777777" w:rsidR="00D16935" w:rsidRDefault="00D16935" w:rsidP="00D16935">
      <w:pPr>
        <w:pStyle w:val="NoSpacing"/>
        <w:rPr>
          <w:rFonts w:cs="Times New Roman"/>
          <w:szCs w:val="24"/>
        </w:rPr>
      </w:pPr>
    </w:p>
    <w:p w14:paraId="65363FE3" w14:textId="77777777" w:rsidR="00D16935" w:rsidRDefault="00D16935" w:rsidP="00D16935">
      <w:pPr>
        <w:pStyle w:val="NoSpacing"/>
        <w:rPr>
          <w:rFonts w:cs="Times New Roman"/>
          <w:szCs w:val="24"/>
        </w:rPr>
      </w:pPr>
    </w:p>
    <w:p w14:paraId="6D3DD755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was Mayor.</w:t>
      </w:r>
    </w:p>
    <w:p w14:paraId="787AB8FC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the Municipal Records of </w:t>
      </w:r>
      <w:proofErr w:type="gramStart"/>
      <w:r>
        <w:rPr>
          <w:rFonts w:cs="Times New Roman"/>
          <w:szCs w:val="24"/>
        </w:rPr>
        <w:t>Plymouth”  by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R.N.Worth</w:t>
      </w:r>
      <w:proofErr w:type="spellEnd"/>
      <w:r>
        <w:rPr>
          <w:rFonts w:cs="Times New Roman"/>
          <w:szCs w:val="24"/>
        </w:rPr>
        <w:t xml:space="preserve">, </w:t>
      </w:r>
    </w:p>
    <w:p w14:paraId="171784F9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published in Plymouth, 1893, p.15)</w:t>
      </w:r>
    </w:p>
    <w:p w14:paraId="7C550DCF" w14:textId="77777777" w:rsidR="00D16935" w:rsidRDefault="00D16935" w:rsidP="00D16935">
      <w:pPr>
        <w:pStyle w:val="NoSpacing"/>
        <w:rPr>
          <w:rFonts w:cs="Times New Roman"/>
          <w:szCs w:val="24"/>
        </w:rPr>
      </w:pPr>
    </w:p>
    <w:p w14:paraId="65FFB7BB" w14:textId="77777777" w:rsidR="00D16935" w:rsidRDefault="00D16935" w:rsidP="00D16935">
      <w:pPr>
        <w:pStyle w:val="NoSpacing"/>
        <w:rPr>
          <w:rFonts w:cs="Times New Roman"/>
          <w:szCs w:val="24"/>
        </w:rPr>
      </w:pPr>
    </w:p>
    <w:p w14:paraId="1E3872C1" w14:textId="77777777" w:rsidR="00D16935" w:rsidRDefault="00D16935" w:rsidP="00D16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2024</w:t>
      </w:r>
    </w:p>
    <w:p w14:paraId="7B87C1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DFDFA" w14:textId="77777777" w:rsidR="00D16935" w:rsidRDefault="00D16935" w:rsidP="009139A6">
      <w:r>
        <w:separator/>
      </w:r>
    </w:p>
  </w:endnote>
  <w:endnote w:type="continuationSeparator" w:id="0">
    <w:p w14:paraId="2BDFD1D9" w14:textId="77777777" w:rsidR="00D16935" w:rsidRDefault="00D169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422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03C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5BC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03A3E" w14:textId="77777777" w:rsidR="00D16935" w:rsidRDefault="00D16935" w:rsidP="009139A6">
      <w:r>
        <w:separator/>
      </w:r>
    </w:p>
  </w:footnote>
  <w:footnote w:type="continuationSeparator" w:id="0">
    <w:p w14:paraId="5295EE84" w14:textId="77777777" w:rsidR="00D16935" w:rsidRDefault="00D169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D2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3BA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6AD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6935"/>
    <w:rsid w:val="00E26E8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43A71"/>
  <w15:chartTrackingRefBased/>
  <w15:docId w15:val="{31CF2D15-65A2-43C3-A276-B94CBD8B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2024-09-22T20:23:00Z</dcterms:created>
  <dcterms:modified xsi:type="dcterms:W3CDTF">2024-09-22T20:24:00Z</dcterms:modified>
</cp:coreProperties>
</file>